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A8E" w:rsidRDefault="00505A8E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 в марте 2021года</w:t>
      </w:r>
    </w:p>
    <w:tbl>
      <w:tblPr>
        <w:tblW w:w="15986" w:type="dxa"/>
        <w:tblInd w:w="-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6"/>
        <w:gridCol w:w="758"/>
        <w:gridCol w:w="1006"/>
        <w:gridCol w:w="803"/>
        <w:gridCol w:w="519"/>
        <w:gridCol w:w="520"/>
        <w:gridCol w:w="519"/>
        <w:gridCol w:w="666"/>
        <w:gridCol w:w="667"/>
        <w:gridCol w:w="666"/>
        <w:gridCol w:w="425"/>
        <w:gridCol w:w="425"/>
        <w:gridCol w:w="425"/>
        <w:gridCol w:w="500"/>
        <w:gridCol w:w="519"/>
        <w:gridCol w:w="667"/>
        <w:gridCol w:w="425"/>
        <w:gridCol w:w="496"/>
        <w:gridCol w:w="724"/>
        <w:gridCol w:w="618"/>
        <w:gridCol w:w="716"/>
        <w:gridCol w:w="1166"/>
      </w:tblGrid>
      <w:tr w:rsidR="00505A8E" w:rsidTr="001F729A">
        <w:tc>
          <w:tcPr>
            <w:tcW w:w="2756" w:type="dxa"/>
            <w:vMerge w:val="restart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58" w:type="dxa"/>
            <w:vMerge w:val="restart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48" w:type="dxa"/>
            <w:gridSpan w:val="16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58" w:type="dxa"/>
            <w:gridSpan w:val="3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66" w:type="dxa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05A8E" w:rsidTr="002E2644">
        <w:tc>
          <w:tcPr>
            <w:tcW w:w="2756" w:type="dxa"/>
            <w:vMerge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Merge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27" w:type="dxa"/>
            <w:gridSpan w:val="5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608" w:type="dxa"/>
            <w:gridSpan w:val="5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07" w:type="dxa"/>
            <w:gridSpan w:val="5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724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34" w:type="dxa"/>
            <w:gridSpan w:val="2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166" w:type="dxa"/>
            <w:textDirection w:val="btLr"/>
          </w:tcPr>
          <w:p w:rsidR="00505A8E" w:rsidRDefault="00505A8E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505A8E" w:rsidTr="002E2644">
        <w:trPr>
          <w:cantSplit/>
          <w:trHeight w:hRule="exact" w:val="1223"/>
        </w:trPr>
        <w:tc>
          <w:tcPr>
            <w:tcW w:w="2756" w:type="dxa"/>
            <w:vMerge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Merge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19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20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519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66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67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666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00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19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667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25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496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724" w:type="dxa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8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16" w:type="dxa"/>
            <w:textDirection w:val="btLr"/>
            <w:vAlign w:val="center"/>
          </w:tcPr>
          <w:p w:rsidR="00505A8E" w:rsidRDefault="00505A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166" w:type="dxa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A8E" w:rsidTr="002E2644">
        <w:tc>
          <w:tcPr>
            <w:tcW w:w="2756" w:type="dxa"/>
          </w:tcPr>
          <w:p w:rsidR="00505A8E" w:rsidRDefault="00505A8E">
            <w:pPr>
              <w:pStyle w:val="Heading3"/>
              <w:snapToGrid w:val="0"/>
              <w:rPr>
                <w:b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Аксенихинское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2E2644">
        <w:trPr>
          <w:trHeight w:val="355"/>
        </w:trPr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Веселовское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2E2644">
        <w:trPr>
          <w:trHeight w:val="363"/>
        </w:trPr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Зубковское</w:t>
            </w:r>
          </w:p>
        </w:tc>
        <w:tc>
          <w:tcPr>
            <w:tcW w:w="758" w:type="dxa"/>
          </w:tcPr>
          <w:p w:rsidR="00505A8E" w:rsidRPr="00016EEB" w:rsidRDefault="00505A8E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2E2644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Казанакское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C72741">
        <w:trPr>
          <w:trHeight w:val="371"/>
        </w:trPr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Кайгородское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2E2644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Колыбельское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2E2644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Коневское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2E2644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Р.п. Краснозерское</w:t>
            </w:r>
          </w:p>
        </w:tc>
        <w:tc>
          <w:tcPr>
            <w:tcW w:w="758" w:type="dxa"/>
          </w:tcPr>
          <w:p w:rsidR="00505A8E" w:rsidRDefault="00505A8E" w:rsidP="004C473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6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3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9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6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505A8E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505A8E" w:rsidRPr="00016EEB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4C4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1F729A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Лобинское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1F729A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Лотошанское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1F729A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1F729A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Мохнатологовское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1F729A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Нижнечеремошинское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1F729A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1F729A">
        <w:trPr>
          <w:trHeight w:val="364"/>
        </w:trPr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Орехово-Логовское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1F729A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Половинское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1F729A">
        <w:trPr>
          <w:trHeight w:val="379"/>
        </w:trPr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Полойское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1F729A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05A8E" w:rsidTr="001F729A">
        <w:tc>
          <w:tcPr>
            <w:tcW w:w="2756" w:type="dxa"/>
          </w:tcPr>
          <w:p w:rsidR="00505A8E" w:rsidRDefault="00505A8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Светловское</w:t>
            </w:r>
          </w:p>
        </w:tc>
        <w:tc>
          <w:tcPr>
            <w:tcW w:w="758" w:type="dxa"/>
          </w:tcPr>
          <w:p w:rsidR="00505A8E" w:rsidRPr="00016EEB" w:rsidRDefault="00505A8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Pr="00016EEB" w:rsidRDefault="00505A8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5A8E" w:rsidTr="001F729A">
        <w:trPr>
          <w:trHeight w:val="57"/>
        </w:trPr>
        <w:tc>
          <w:tcPr>
            <w:tcW w:w="2756" w:type="dxa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58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3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9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20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00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4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8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05A8E" w:rsidTr="001F729A">
        <w:tc>
          <w:tcPr>
            <w:tcW w:w="2756" w:type="dxa"/>
          </w:tcPr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505A8E" w:rsidRDefault="00505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758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00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03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9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0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9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7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6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00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25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4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8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1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505A8E" w:rsidRDefault="00505A8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505A8E" w:rsidRDefault="00505A8E">
      <w:pPr>
        <w:jc w:val="center"/>
      </w:pPr>
    </w:p>
    <w:sectPr w:rsidR="00505A8E" w:rsidSect="000003C2">
      <w:pgSz w:w="16838" w:h="11906" w:orient="landscape"/>
      <w:pgMar w:top="567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C2"/>
    <w:rsid w:val="000003C2"/>
    <w:rsid w:val="00016EEB"/>
    <w:rsid w:val="00025CCD"/>
    <w:rsid w:val="00046033"/>
    <w:rsid w:val="000E1B10"/>
    <w:rsid w:val="00113D6B"/>
    <w:rsid w:val="001143CD"/>
    <w:rsid w:val="001E009F"/>
    <w:rsid w:val="001F5B66"/>
    <w:rsid w:val="001F729A"/>
    <w:rsid w:val="00272795"/>
    <w:rsid w:val="002E2644"/>
    <w:rsid w:val="00304462"/>
    <w:rsid w:val="00336983"/>
    <w:rsid w:val="003D3C96"/>
    <w:rsid w:val="003D4737"/>
    <w:rsid w:val="00406D04"/>
    <w:rsid w:val="00464B21"/>
    <w:rsid w:val="004C473A"/>
    <w:rsid w:val="00505A8E"/>
    <w:rsid w:val="005445D0"/>
    <w:rsid w:val="00547A1C"/>
    <w:rsid w:val="00555044"/>
    <w:rsid w:val="005858DD"/>
    <w:rsid w:val="005955C7"/>
    <w:rsid w:val="005C491D"/>
    <w:rsid w:val="005E48F3"/>
    <w:rsid w:val="005F2AF5"/>
    <w:rsid w:val="005F373C"/>
    <w:rsid w:val="00643605"/>
    <w:rsid w:val="00650031"/>
    <w:rsid w:val="00670196"/>
    <w:rsid w:val="00683B15"/>
    <w:rsid w:val="006C33E9"/>
    <w:rsid w:val="00711598"/>
    <w:rsid w:val="0083767A"/>
    <w:rsid w:val="00841D22"/>
    <w:rsid w:val="00896A6C"/>
    <w:rsid w:val="008E07B4"/>
    <w:rsid w:val="009263C1"/>
    <w:rsid w:val="00932470"/>
    <w:rsid w:val="009C241B"/>
    <w:rsid w:val="009C5535"/>
    <w:rsid w:val="00A36082"/>
    <w:rsid w:val="00A561F3"/>
    <w:rsid w:val="00A61251"/>
    <w:rsid w:val="00AA3878"/>
    <w:rsid w:val="00AA5886"/>
    <w:rsid w:val="00AF7155"/>
    <w:rsid w:val="00B01FE1"/>
    <w:rsid w:val="00B64A1A"/>
    <w:rsid w:val="00B664A0"/>
    <w:rsid w:val="00BF08F8"/>
    <w:rsid w:val="00C71430"/>
    <w:rsid w:val="00C72741"/>
    <w:rsid w:val="00D164AA"/>
    <w:rsid w:val="00D27035"/>
    <w:rsid w:val="00D457F8"/>
    <w:rsid w:val="00E03437"/>
    <w:rsid w:val="00E553EC"/>
    <w:rsid w:val="00E76983"/>
    <w:rsid w:val="00E86DB9"/>
    <w:rsid w:val="00EE4E07"/>
    <w:rsid w:val="00EE6DF3"/>
    <w:rsid w:val="00F67DB4"/>
    <w:rsid w:val="00F969B4"/>
    <w:rsid w:val="00FC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1D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C491D"/>
    <w:pPr>
      <w:keepNext/>
      <w:suppressAutoHyphens/>
      <w:spacing w:after="0" w:line="240" w:lineRule="auto"/>
      <w:jc w:val="both"/>
      <w:outlineLvl w:val="2"/>
    </w:pPr>
    <w:rPr>
      <w:rFonts w:ascii="Times New Roman" w:hAnsi="Times New Roman"/>
      <w:b/>
      <w:i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C491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WW8Num1z1">
    <w:name w:val="WW8Num1z1"/>
    <w:uiPriority w:val="99"/>
    <w:rsid w:val="005C491D"/>
  </w:style>
  <w:style w:type="character" w:customStyle="1" w:styleId="BalloonTextChar">
    <w:name w:val="Balloon Text Char"/>
    <w:uiPriority w:val="99"/>
    <w:semiHidden/>
    <w:locked/>
    <w:rsid w:val="005C491D"/>
    <w:rPr>
      <w:rFonts w:ascii="Times New Roman" w:hAnsi="Times New Roman"/>
      <w:sz w:val="2"/>
      <w:lang w:eastAsia="en-US"/>
    </w:rPr>
  </w:style>
  <w:style w:type="character" w:customStyle="1" w:styleId="ListLabel1">
    <w:name w:val="ListLabel 1"/>
    <w:uiPriority w:val="99"/>
    <w:rsid w:val="000003C2"/>
  </w:style>
  <w:style w:type="character" w:customStyle="1" w:styleId="ListLabel2">
    <w:name w:val="ListLabel 2"/>
    <w:uiPriority w:val="99"/>
    <w:rsid w:val="000003C2"/>
  </w:style>
  <w:style w:type="character" w:customStyle="1" w:styleId="ListLabel3">
    <w:name w:val="ListLabel 3"/>
    <w:uiPriority w:val="99"/>
    <w:rsid w:val="000003C2"/>
    <w:rPr>
      <w:sz w:val="24"/>
    </w:rPr>
  </w:style>
  <w:style w:type="character" w:customStyle="1" w:styleId="ListLabel4">
    <w:name w:val="ListLabel 4"/>
    <w:uiPriority w:val="99"/>
    <w:rsid w:val="000003C2"/>
  </w:style>
  <w:style w:type="character" w:customStyle="1" w:styleId="ListLabel5">
    <w:name w:val="ListLabel 5"/>
    <w:uiPriority w:val="99"/>
    <w:rsid w:val="000003C2"/>
  </w:style>
  <w:style w:type="character" w:customStyle="1" w:styleId="ListLabel6">
    <w:name w:val="ListLabel 6"/>
    <w:uiPriority w:val="99"/>
    <w:rsid w:val="000003C2"/>
  </w:style>
  <w:style w:type="character" w:customStyle="1" w:styleId="ListLabel7">
    <w:name w:val="ListLabel 7"/>
    <w:uiPriority w:val="99"/>
    <w:rsid w:val="000003C2"/>
  </w:style>
  <w:style w:type="character" w:customStyle="1" w:styleId="ListLabel8">
    <w:name w:val="ListLabel 8"/>
    <w:uiPriority w:val="99"/>
    <w:rsid w:val="000003C2"/>
  </w:style>
  <w:style w:type="character" w:customStyle="1" w:styleId="ListLabel9">
    <w:name w:val="ListLabel 9"/>
    <w:uiPriority w:val="99"/>
    <w:rsid w:val="000003C2"/>
  </w:style>
  <w:style w:type="paragraph" w:customStyle="1" w:styleId="a">
    <w:name w:val="Заголовок"/>
    <w:basedOn w:val="Normal"/>
    <w:next w:val="BodyText"/>
    <w:uiPriority w:val="99"/>
    <w:rsid w:val="000003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003C2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241B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003C2"/>
    <w:rPr>
      <w:rFonts w:cs="Mangal"/>
    </w:rPr>
  </w:style>
  <w:style w:type="paragraph" w:styleId="Caption">
    <w:name w:val="caption"/>
    <w:basedOn w:val="Normal"/>
    <w:uiPriority w:val="99"/>
    <w:qFormat/>
    <w:rsid w:val="000003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C491D"/>
    <w:pPr>
      <w:ind w:left="220" w:hanging="220"/>
    </w:pPr>
  </w:style>
  <w:style w:type="paragraph" w:styleId="IndexHeading">
    <w:name w:val="index heading"/>
    <w:basedOn w:val="Normal"/>
    <w:uiPriority w:val="99"/>
    <w:rsid w:val="000003C2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5C491D"/>
    <w:rPr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rsid w:val="005C491D"/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C241B"/>
    <w:rPr>
      <w:rFonts w:ascii="Times New Roman" w:hAnsi="Times New Roman" w:cs="Times New Roman"/>
      <w:sz w:val="2"/>
      <w:lang w:eastAsia="en-US"/>
    </w:rPr>
  </w:style>
  <w:style w:type="table" w:styleId="TableGrid">
    <w:name w:val="Table Grid"/>
    <w:basedOn w:val="TableNormal"/>
    <w:uiPriority w:val="99"/>
    <w:rsid w:val="005C49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2</Pages>
  <Words>264</Words>
  <Characters>1510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2020года</dc:title>
  <dc:subject/>
  <dc:creator>Карпук Василий Тимофеевич</dc:creator>
  <cp:keywords/>
  <dc:description/>
  <cp:lastModifiedBy>Ирина</cp:lastModifiedBy>
  <cp:revision>26</cp:revision>
  <cp:lastPrinted>2021-04-02T05:30:00Z</cp:lastPrinted>
  <dcterms:created xsi:type="dcterms:W3CDTF">2020-01-31T11:46:00Z</dcterms:created>
  <dcterms:modified xsi:type="dcterms:W3CDTF">2021-04-02T05:35:00Z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АГНОиПНО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